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17 - Gewerk: Metallarbeiten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